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A009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9A009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9A009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9A009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9A009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9A009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9A009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9A009B" w:rsidRPr="009A009B">
          <w:rPr>
            <w:b w:val="0"/>
          </w:rPr>
          <w:t xml:space="preserve"> 07143/045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9A009B" w:rsidP="00232C8F">
            <w:r>
              <w:t>Медицинский регистратор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9A009B" w:rsidP="00232C8F">
            <w:r>
              <w:t>24042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9A009B" w:rsidRPr="009A009B">
          <w:rPr>
            <w:rStyle w:val="aa"/>
          </w:rPr>
          <w:t xml:space="preserve"> Регистратура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9A009B" w:rsidRPr="009A009B">
          <w:rPr>
            <w:rStyle w:val="aa"/>
          </w:rPr>
          <w:t>5;  07143/045, 07143/045-1А (07143/045), 07143/045-2А (07143/045), 07143/045-3А (07143/045), 07143/045-4А (07143/045)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9A009B" w:rsidRPr="009A009B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9A009B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9A009B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9A009B" w:rsidP="00C31869">
            <w:pPr>
              <w:jc w:val="center"/>
            </w:pPr>
            <w:r>
              <w:t>5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9A009B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9A009B" w:rsidP="00C31869">
            <w:pPr>
              <w:jc w:val="center"/>
            </w:pPr>
            <w:r>
              <w:t>2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9A009B" w:rsidP="00C31869">
            <w:pPr>
              <w:jc w:val="center"/>
            </w:pPr>
            <w:r>
              <w:t>017-768-771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9A009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A009B" w:rsidRDefault="009A009B" w:rsidP="00C31869">
            <w:pPr>
              <w:jc w:val="center"/>
            </w:pPr>
            <w:r>
              <w:t>080-919-253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009B" w:rsidRPr="003947ED" w:rsidRDefault="009A009B" w:rsidP="00AD14A4">
            <w:pPr>
              <w:rPr>
                <w:rStyle w:val="a7"/>
              </w:rPr>
            </w:pPr>
          </w:p>
        </w:tc>
      </w:tr>
      <w:tr w:rsidR="009A009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A009B" w:rsidRDefault="009A009B" w:rsidP="00C31869">
            <w:pPr>
              <w:jc w:val="center"/>
            </w:pPr>
            <w:r>
              <w:t>015-179-755 55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009B" w:rsidRPr="003947ED" w:rsidRDefault="009A009B" w:rsidP="00AD14A4">
            <w:pPr>
              <w:rPr>
                <w:rStyle w:val="a7"/>
              </w:rPr>
            </w:pPr>
          </w:p>
        </w:tc>
      </w:tr>
      <w:tr w:rsidR="009A009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A009B" w:rsidRDefault="009A009B" w:rsidP="00C31869">
            <w:pPr>
              <w:jc w:val="center"/>
            </w:pPr>
            <w:r>
              <w:t>014-632-085 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009B" w:rsidRPr="003947ED" w:rsidRDefault="009A009B" w:rsidP="00AD14A4">
            <w:pPr>
              <w:rPr>
                <w:rStyle w:val="a7"/>
              </w:rPr>
            </w:pPr>
          </w:p>
        </w:tc>
      </w:tr>
      <w:tr w:rsidR="009A009B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9A009B" w:rsidRDefault="009A009B" w:rsidP="00C31869">
            <w:pPr>
              <w:jc w:val="center"/>
            </w:pPr>
            <w:r>
              <w:t>133-110-425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009B" w:rsidRPr="003947ED" w:rsidRDefault="009A009B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9A009B" w:rsidRPr="009A009B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9A009B" w:rsidRPr="009A009B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A009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9A009B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9A009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9A009B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9A009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A009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A009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A009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A009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A009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A009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9A009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446F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B643A" w:rsidRPr="001B643A">
          <w:rPr>
            <w:i/>
            <w:u w:val="single"/>
          </w:rPr>
          <w:t>1. Рекомендации по улучшению и оздоровлению условий труда:</w:t>
        </w:r>
        <w:r w:rsidR="001B643A" w:rsidRPr="001B643A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B643A" w:rsidRPr="001B643A">
          <w:rPr>
            <w:i/>
            <w:u w:val="single"/>
          </w:rPr>
          <w:tab/>
          <w:t>   </w:t>
        </w:r>
        <w:r w:rsidR="001B643A" w:rsidRPr="001B643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B643A" w:rsidRPr="001B643A">
          <w:rPr>
            <w:i/>
            <w:u w:val="single"/>
          </w:rPr>
          <w:tab/>
          <w:t>   </w:t>
        </w:r>
        <w:r w:rsidR="001B643A" w:rsidRPr="001B643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B643A" w:rsidRPr="001B643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B643A" w:rsidRPr="001B643A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A009B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A009B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9A009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A009B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A009B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9A009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(дата)</w:t>
            </w: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(дата)</w:t>
            </w: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  <w:r>
              <w:t xml:space="preserve">Специалист службы охраны </w:t>
            </w:r>
            <w:r>
              <w:lastRenderedPageBreak/>
              <w:t>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2446F0" w:rsidTr="002446F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2446F0" w:rsidP="003C5C39">
            <w:pPr>
              <w:pStyle w:val="a8"/>
            </w:pPr>
            <w:r w:rsidRPr="002446F0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2446F0" w:rsidP="003C5C39">
            <w:pPr>
              <w:pStyle w:val="a8"/>
            </w:pPr>
            <w:r w:rsidRPr="002446F0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446F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446F0" w:rsidRDefault="001B643A" w:rsidP="003C5C39">
            <w:pPr>
              <w:pStyle w:val="a8"/>
            </w:pPr>
            <w:r>
              <w:t>18.10.2016</w:t>
            </w:r>
          </w:p>
        </w:tc>
      </w:tr>
      <w:tr w:rsidR="00EF07A3" w:rsidRPr="002446F0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2446F0" w:rsidRDefault="002446F0" w:rsidP="003C5C39">
            <w:pPr>
              <w:pStyle w:val="a8"/>
              <w:rPr>
                <w:b/>
                <w:vertAlign w:val="superscript"/>
              </w:rPr>
            </w:pPr>
            <w:r w:rsidRPr="002446F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2446F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2446F0" w:rsidRDefault="002446F0" w:rsidP="00EF07A3">
            <w:pPr>
              <w:pStyle w:val="a8"/>
              <w:rPr>
                <w:b/>
                <w:vertAlign w:val="superscript"/>
              </w:rPr>
            </w:pPr>
            <w:r w:rsidRPr="002446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2446F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2446F0" w:rsidRDefault="002446F0" w:rsidP="00EF07A3">
            <w:pPr>
              <w:pStyle w:val="a8"/>
              <w:rPr>
                <w:b/>
                <w:vertAlign w:val="superscript"/>
              </w:rPr>
            </w:pPr>
            <w:r w:rsidRPr="002446F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2446F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2446F0" w:rsidRDefault="002446F0" w:rsidP="00EF07A3">
            <w:pPr>
              <w:pStyle w:val="a8"/>
              <w:rPr>
                <w:vertAlign w:val="superscript"/>
              </w:rPr>
            </w:pPr>
            <w:r w:rsidRPr="002446F0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9A009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9A009B" w:rsidP="004E51DC">
            <w:pPr>
              <w:pStyle w:val="a8"/>
            </w:pPr>
            <w:r>
              <w:t>Галимская Марина Александровна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9A009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9A009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EF07A3">
            <w:pPr>
              <w:pStyle w:val="a8"/>
            </w:pPr>
            <w:r>
              <w:t>Пушкина Татьяна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009B" w:rsidRPr="009A009B" w:rsidRDefault="009A009B" w:rsidP="00EF07A3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(дата)</w:t>
            </w: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EF07A3">
            <w:pPr>
              <w:pStyle w:val="a8"/>
            </w:pPr>
            <w:r>
              <w:t>Матросова Галина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009B" w:rsidRPr="009A009B" w:rsidRDefault="009A009B" w:rsidP="00EF07A3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(дата)</w:t>
            </w: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EF07A3">
            <w:pPr>
              <w:pStyle w:val="a8"/>
            </w:pPr>
            <w:r>
              <w:t>Зиновьева Вера Валентиновна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009B" w:rsidRPr="009A009B" w:rsidRDefault="009A009B" w:rsidP="00EF07A3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(дата)</w:t>
            </w: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EF07A3">
            <w:pPr>
              <w:pStyle w:val="a8"/>
            </w:pPr>
            <w:r>
              <w:t>Верухина Ирина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09B" w:rsidRPr="009A009B" w:rsidRDefault="009A009B" w:rsidP="004E51DC">
            <w:pPr>
              <w:pStyle w:val="a8"/>
            </w:pPr>
          </w:p>
        </w:tc>
      </w:tr>
      <w:tr w:rsidR="009A009B" w:rsidRPr="009A009B" w:rsidTr="009A009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009B" w:rsidRPr="009A009B" w:rsidRDefault="009A009B" w:rsidP="00EF07A3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009B" w:rsidRPr="009A009B" w:rsidRDefault="009A009B" w:rsidP="004E51DC">
            <w:pPr>
              <w:pStyle w:val="a8"/>
              <w:rPr>
                <w:vertAlign w:val="superscript"/>
              </w:rPr>
            </w:pPr>
            <w:r w:rsidRPr="009A009B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F0" w:rsidRDefault="002446F0" w:rsidP="0076042D">
      <w:pPr>
        <w:pStyle w:val="a9"/>
      </w:pPr>
      <w:r>
        <w:separator/>
      </w:r>
    </w:p>
  </w:endnote>
  <w:endnote w:type="continuationSeparator" w:id="0">
    <w:p w:rsidR="002446F0" w:rsidRDefault="002446F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A009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07143/045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892CA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892CA3" w:rsidRPr="00C31869">
            <w:rPr>
              <w:rStyle w:val="ad"/>
              <w:sz w:val="20"/>
              <w:szCs w:val="20"/>
            </w:rPr>
            <w:fldChar w:fldCharType="separate"/>
          </w:r>
          <w:r w:rsidR="009A009B">
            <w:rPr>
              <w:rStyle w:val="ad"/>
              <w:noProof/>
              <w:sz w:val="20"/>
              <w:szCs w:val="20"/>
            </w:rPr>
            <w:t>1</w:t>
          </w:r>
          <w:r w:rsidR="00892CA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A009B" w:rsidRPr="009A009B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F0" w:rsidRDefault="002446F0" w:rsidP="0076042D">
      <w:pPr>
        <w:pStyle w:val="a9"/>
      </w:pPr>
      <w:r>
        <w:separator/>
      </w:r>
    </w:p>
  </w:footnote>
  <w:footnote w:type="continuationSeparator" w:id="0">
    <w:p w:rsidR="002446F0" w:rsidRDefault="002446F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заключение;"/>
    <w:docVar w:name="ceh_info" w:val=" Регистратура"/>
    <w:docVar w:name="class" w:val=" не определен 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5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B8216967078462FA08E3F5EA64B068E"/>
    <w:docVar w:name="rm_id" w:val="226"/>
    <w:docVar w:name="rm_name" w:val="                                          "/>
    <w:docVar w:name="rm_number" w:val=" 07143/045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773A2B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B643A"/>
    <w:rsid w:val="001F4D8D"/>
    <w:rsid w:val="00232C8F"/>
    <w:rsid w:val="00234932"/>
    <w:rsid w:val="00244615"/>
    <w:rsid w:val="002446F0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3A2B"/>
    <w:rsid w:val="00776AA2"/>
    <w:rsid w:val="007A4C5E"/>
    <w:rsid w:val="007D1852"/>
    <w:rsid w:val="007D2CEA"/>
    <w:rsid w:val="00835248"/>
    <w:rsid w:val="00883461"/>
    <w:rsid w:val="00892CA3"/>
    <w:rsid w:val="008E68DE"/>
    <w:rsid w:val="008E70C1"/>
    <w:rsid w:val="0090588D"/>
    <w:rsid w:val="0092778A"/>
    <w:rsid w:val="00967790"/>
    <w:rsid w:val="0098630F"/>
    <w:rsid w:val="009A009B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2016-10-17T13:29:00Z</dcterms:created>
  <dcterms:modified xsi:type="dcterms:W3CDTF">2016-10-18T09:23:00Z</dcterms:modified>
</cp:coreProperties>
</file>